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F2431" w14:textId="77777777" w:rsidR="00A01DD1" w:rsidRDefault="00A01DD1" w:rsidP="00A01DD1">
      <w:pPr>
        <w:pStyle w:val="NoSpacing"/>
      </w:pPr>
      <w:r>
        <w:rPr>
          <w:u w:val="single"/>
        </w:rPr>
        <w:t>Simon LEAKE</w:t>
      </w:r>
      <w:r>
        <w:t xml:space="preserve">   </w:t>
      </w:r>
      <w:proofErr w:type="gramStart"/>
      <w:r>
        <w:t xml:space="preserve">   (</w:t>
      </w:r>
      <w:proofErr w:type="gramEnd"/>
      <w:r>
        <w:t>fl.1406)</w:t>
      </w:r>
    </w:p>
    <w:p w14:paraId="043C5754" w14:textId="77777777" w:rsidR="00A01DD1" w:rsidRDefault="00A01DD1" w:rsidP="00A01DD1">
      <w:pPr>
        <w:pStyle w:val="NoSpacing"/>
      </w:pPr>
      <w:r>
        <w:t xml:space="preserve">of </w:t>
      </w:r>
      <w:proofErr w:type="spellStart"/>
      <w:r>
        <w:t>Swarburton</w:t>
      </w:r>
      <w:proofErr w:type="spellEnd"/>
      <w:r>
        <w:t>, Lincolnshire.</w:t>
      </w:r>
    </w:p>
    <w:p w14:paraId="19EED7BB" w14:textId="77777777" w:rsidR="00A01DD1" w:rsidRDefault="00A01DD1" w:rsidP="00A01DD1">
      <w:pPr>
        <w:pStyle w:val="NoSpacing"/>
      </w:pPr>
    </w:p>
    <w:p w14:paraId="7AD6ECD5" w14:textId="77777777" w:rsidR="00A01DD1" w:rsidRDefault="00A01DD1" w:rsidP="00A01DD1">
      <w:pPr>
        <w:pStyle w:val="NoSpacing"/>
      </w:pPr>
    </w:p>
    <w:p w14:paraId="2248A7A9" w14:textId="77777777" w:rsidR="00A01DD1" w:rsidRDefault="00A01DD1" w:rsidP="00A01DD1">
      <w:pPr>
        <w:pStyle w:val="NoSpacing"/>
      </w:pPr>
      <w:r>
        <w:t>13 Oct.1406</w:t>
      </w:r>
      <w:r>
        <w:tab/>
        <w:t>He was licensed for the private celebration of divine services.</w:t>
      </w:r>
    </w:p>
    <w:p w14:paraId="5854B0AC" w14:textId="77777777" w:rsidR="00A01DD1" w:rsidRPr="00E7711B" w:rsidRDefault="00A01DD1" w:rsidP="00A01DD1">
      <w:pPr>
        <w:pStyle w:val="NoSpacing"/>
      </w:pPr>
      <w:r>
        <w:tab/>
      </w:r>
      <w:r>
        <w:tab/>
      </w:r>
      <w:r w:rsidRPr="00E7711B">
        <w:t xml:space="preserve">(“The Register of Bishop Philip </w:t>
      </w:r>
      <w:proofErr w:type="spellStart"/>
      <w:r w:rsidRPr="00E7711B">
        <w:t>Repingdon</w:t>
      </w:r>
      <w:proofErr w:type="spellEnd"/>
      <w:r w:rsidRPr="00E7711B">
        <w:t xml:space="preserve"> 1405-1419 ed. Margaret </w:t>
      </w:r>
    </w:p>
    <w:p w14:paraId="440A8BC1" w14:textId="77777777" w:rsidR="00A01DD1" w:rsidRDefault="00A01DD1" w:rsidP="00A01DD1">
      <w:pPr>
        <w:pStyle w:val="NoSpacing"/>
        <w:ind w:left="720" w:firstLine="720"/>
      </w:pPr>
      <w:r w:rsidRPr="00E7711B">
        <w:t>Archer, pub. Lincoln Record Society 1962 vol.1 p.</w:t>
      </w:r>
      <w:r>
        <w:t>88)</w:t>
      </w:r>
    </w:p>
    <w:p w14:paraId="63A039B6" w14:textId="77777777" w:rsidR="00A01DD1" w:rsidRDefault="00A01DD1" w:rsidP="00A01DD1">
      <w:pPr>
        <w:pStyle w:val="NoSpacing"/>
      </w:pPr>
    </w:p>
    <w:p w14:paraId="14D2E9B7" w14:textId="77777777" w:rsidR="00A01DD1" w:rsidRDefault="00A01DD1" w:rsidP="00A01DD1">
      <w:pPr>
        <w:pStyle w:val="NoSpacing"/>
      </w:pPr>
    </w:p>
    <w:p w14:paraId="7A5CC8D9" w14:textId="77777777" w:rsidR="00A01DD1" w:rsidRDefault="00A01DD1" w:rsidP="00A01DD1">
      <w:pPr>
        <w:pStyle w:val="NoSpacing"/>
      </w:pPr>
      <w:r>
        <w:t>8 December 2024</w:t>
      </w:r>
    </w:p>
    <w:p w14:paraId="4AA2C8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6C03A" w14:textId="77777777" w:rsidR="00A01DD1" w:rsidRDefault="00A01DD1" w:rsidP="009139A6">
      <w:r>
        <w:separator/>
      </w:r>
    </w:p>
  </w:endnote>
  <w:endnote w:type="continuationSeparator" w:id="0">
    <w:p w14:paraId="4B9FCDF7" w14:textId="77777777" w:rsidR="00A01DD1" w:rsidRDefault="00A01D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B5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DEB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0C0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EEB0D" w14:textId="77777777" w:rsidR="00A01DD1" w:rsidRDefault="00A01DD1" w:rsidP="009139A6">
      <w:r>
        <w:separator/>
      </w:r>
    </w:p>
  </w:footnote>
  <w:footnote w:type="continuationSeparator" w:id="0">
    <w:p w14:paraId="5FDE073D" w14:textId="77777777" w:rsidR="00A01DD1" w:rsidRDefault="00A01D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AD1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1CB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1F5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DD1"/>
    <w:rsid w:val="000666E0"/>
    <w:rsid w:val="002510B7"/>
    <w:rsid w:val="00270799"/>
    <w:rsid w:val="002E5A01"/>
    <w:rsid w:val="005C130B"/>
    <w:rsid w:val="00826F5C"/>
    <w:rsid w:val="009139A6"/>
    <w:rsid w:val="009411C2"/>
    <w:rsid w:val="009448BB"/>
    <w:rsid w:val="00947624"/>
    <w:rsid w:val="00A01DD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EF560"/>
  <w15:chartTrackingRefBased/>
  <w15:docId w15:val="{7BBB5FE0-BBE0-44EB-BE8E-1DFA8BD1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2024-12-14T20:48:00Z</dcterms:created>
  <dcterms:modified xsi:type="dcterms:W3CDTF">2024-12-14T20:49:00Z</dcterms:modified>
</cp:coreProperties>
</file>